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96502" w14:textId="77777777" w:rsidR="00914AC9" w:rsidRDefault="00914AC9" w:rsidP="00A16035">
      <w:pPr>
        <w:rPr>
          <w:lang w:val="es-ES"/>
        </w:rPr>
      </w:pPr>
    </w:p>
    <w:p w14:paraId="757A8BEF" w14:textId="77777777" w:rsidR="00290693" w:rsidRDefault="00290693" w:rsidP="00A16035">
      <w:pPr>
        <w:rPr>
          <w:lang w:val="es-ES"/>
        </w:rPr>
      </w:pPr>
    </w:p>
    <w:p w14:paraId="6CBA14A2" w14:textId="77777777" w:rsidR="00976574" w:rsidRPr="00F07A0A" w:rsidRDefault="00976574" w:rsidP="00976574">
      <w:pPr>
        <w:pStyle w:val="WW-Contenidodelatabla"/>
        <w:tabs>
          <w:tab w:val="left" w:pos="0"/>
          <w:tab w:val="left" w:pos="4395"/>
        </w:tabs>
        <w:spacing w:after="0"/>
        <w:rPr>
          <w:rFonts w:ascii="Arial" w:hAnsi="Arial" w:cs="Arial"/>
          <w:bCs/>
          <w:sz w:val="22"/>
          <w:szCs w:val="22"/>
          <w:lang w:val="en-US"/>
        </w:rPr>
      </w:pPr>
      <w:r w:rsidRPr="00F07A0A">
        <w:rPr>
          <w:rFonts w:ascii="Arial" w:hAnsi="Arial" w:cs="Arial"/>
          <w:sz w:val="22"/>
          <w:szCs w:val="22"/>
          <w:lang w:val="en-US"/>
        </w:rPr>
        <w:t>Bogotá, D.C.,</w:t>
      </w:r>
      <w:r w:rsidRPr="00F07A0A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F07A0A">
        <w:rPr>
          <w:rFonts w:ascii="Arial" w:hAnsi="Arial" w:cs="Arial"/>
          <w:bCs/>
          <w:sz w:val="22"/>
          <w:szCs w:val="22"/>
          <w:lang w:val="en-US"/>
        </w:rPr>
        <w:t xml:space="preserve">*F_RAD_S*                                                    </w:t>
      </w:r>
    </w:p>
    <w:p w14:paraId="39B66BBC" w14:textId="77777777" w:rsidR="00976574" w:rsidRPr="00F07A0A" w:rsidRDefault="00976574" w:rsidP="00976574">
      <w:pPr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14:paraId="264FDFE5" w14:textId="77777777" w:rsidR="00976574" w:rsidRPr="00F07A0A" w:rsidRDefault="00976574" w:rsidP="00976574">
      <w:pPr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14:paraId="614D0A70" w14:textId="77777777" w:rsidR="00976574" w:rsidRPr="00F07A0A" w:rsidRDefault="00976574" w:rsidP="00976574">
      <w:pPr>
        <w:rPr>
          <w:rFonts w:ascii="Arial" w:hAnsi="Arial" w:cs="Arial"/>
          <w:bCs/>
          <w:sz w:val="22"/>
          <w:szCs w:val="22"/>
        </w:rPr>
      </w:pPr>
      <w:r w:rsidRPr="00F07A0A">
        <w:rPr>
          <w:rFonts w:ascii="Arial" w:hAnsi="Arial" w:cs="Arial"/>
          <w:bCs/>
          <w:sz w:val="22"/>
          <w:szCs w:val="22"/>
        </w:rPr>
        <w:t xml:space="preserve">Doctor(a): </w:t>
      </w:r>
    </w:p>
    <w:p w14:paraId="63965802" w14:textId="20708B8B" w:rsidR="00976574" w:rsidRPr="00F07A0A" w:rsidRDefault="00374F5A" w:rsidP="00976574">
      <w:pPr>
        <w:rPr>
          <w:rFonts w:ascii="Arial" w:hAnsi="Arial" w:cs="Arial"/>
          <w:b/>
          <w:bCs/>
          <w:sz w:val="22"/>
          <w:szCs w:val="22"/>
        </w:rPr>
      </w:pPr>
      <w:r w:rsidRPr="00F07A0A">
        <w:rPr>
          <w:rFonts w:ascii="Arial" w:hAnsi="Arial" w:cs="Arial"/>
          <w:b/>
          <w:bCs/>
          <w:sz w:val="22"/>
          <w:szCs w:val="22"/>
        </w:rPr>
        <w:t>Vibeth Nashira Porras González</w:t>
      </w:r>
    </w:p>
    <w:p w14:paraId="5F0A1547" w14:textId="77777777" w:rsidR="00374F5A" w:rsidRPr="00F07A0A" w:rsidRDefault="00374F5A" w:rsidP="00976574">
      <w:pPr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Referente SAFL - Salas Amigas de la Familia Lactante</w:t>
      </w:r>
    </w:p>
    <w:p w14:paraId="3AA49171" w14:textId="535C187B" w:rsidR="00976574" w:rsidRPr="00F07A0A" w:rsidRDefault="00374F5A" w:rsidP="00976574">
      <w:pPr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Secretaria Distrital de Salud</w:t>
      </w:r>
    </w:p>
    <w:p w14:paraId="566C7EF5" w14:textId="15DA2EC8" w:rsidR="00976574" w:rsidRPr="00F07A0A" w:rsidRDefault="00374F5A" w:rsidP="00976574">
      <w:pPr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saflsubrednorte@gmail.com</w:t>
      </w:r>
    </w:p>
    <w:p w14:paraId="1B4F4DDB" w14:textId="1CD48C55" w:rsidR="00976574" w:rsidRPr="00F07A0A" w:rsidRDefault="00374F5A" w:rsidP="00976574">
      <w:pPr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mpfajardo@saludcapital.gov.co</w:t>
      </w:r>
    </w:p>
    <w:p w14:paraId="4C6A7DA9" w14:textId="77777777" w:rsidR="00976574" w:rsidRPr="00F07A0A" w:rsidRDefault="00976574" w:rsidP="00976574">
      <w:pPr>
        <w:jc w:val="both"/>
        <w:rPr>
          <w:rFonts w:ascii="Arial" w:hAnsi="Arial" w:cs="Arial"/>
          <w:sz w:val="22"/>
          <w:szCs w:val="22"/>
        </w:rPr>
      </w:pPr>
    </w:p>
    <w:p w14:paraId="2C639197" w14:textId="77777777" w:rsidR="00976574" w:rsidRPr="00F07A0A" w:rsidRDefault="00976574" w:rsidP="00976574">
      <w:pPr>
        <w:jc w:val="both"/>
        <w:rPr>
          <w:rFonts w:ascii="Arial" w:hAnsi="Arial" w:cs="Arial"/>
          <w:sz w:val="22"/>
          <w:szCs w:val="22"/>
        </w:rPr>
      </w:pPr>
    </w:p>
    <w:p w14:paraId="02D5157E" w14:textId="77777777" w:rsidR="00976574" w:rsidRPr="00F07A0A" w:rsidRDefault="00976574" w:rsidP="00976574">
      <w:pPr>
        <w:jc w:val="both"/>
        <w:rPr>
          <w:rFonts w:ascii="Arial" w:hAnsi="Arial" w:cs="Arial"/>
          <w:sz w:val="22"/>
          <w:szCs w:val="22"/>
        </w:rPr>
      </w:pPr>
    </w:p>
    <w:p w14:paraId="43A628C3" w14:textId="0DD38025" w:rsidR="00976574" w:rsidRPr="00F07A0A" w:rsidRDefault="00374F5A" w:rsidP="00976574">
      <w:pPr>
        <w:ind w:left="1418" w:hanging="1418"/>
        <w:jc w:val="both"/>
        <w:rPr>
          <w:rFonts w:ascii="Arial" w:hAnsi="Arial" w:cs="Arial"/>
          <w:i/>
          <w:sz w:val="22"/>
          <w:szCs w:val="22"/>
        </w:rPr>
      </w:pPr>
      <w:r w:rsidRPr="00F07A0A">
        <w:rPr>
          <w:rFonts w:ascii="Arial" w:hAnsi="Arial" w:cs="Arial"/>
          <w:i/>
          <w:sz w:val="22"/>
          <w:szCs w:val="22"/>
        </w:rPr>
        <w:t>ASUNTO:</w:t>
      </w:r>
      <w:r w:rsidRPr="00F07A0A">
        <w:rPr>
          <w:rFonts w:ascii="Arial" w:hAnsi="Arial" w:cs="Arial"/>
          <w:i/>
          <w:sz w:val="22"/>
          <w:szCs w:val="22"/>
        </w:rPr>
        <w:tab/>
        <w:t xml:space="preserve">Respuesta al Radicado </w:t>
      </w:r>
      <w:r w:rsidRPr="0035183B">
        <w:rPr>
          <w:rFonts w:ascii="Arial" w:hAnsi="Arial" w:cs="Arial"/>
          <w:b/>
          <w:i/>
          <w:sz w:val="22"/>
          <w:szCs w:val="22"/>
        </w:rPr>
        <w:t>No 20221330016612</w:t>
      </w:r>
      <w:r w:rsidRPr="00F07A0A">
        <w:rPr>
          <w:rFonts w:ascii="Arial" w:hAnsi="Arial" w:cs="Arial"/>
          <w:i/>
          <w:sz w:val="22"/>
          <w:szCs w:val="22"/>
        </w:rPr>
        <w:t xml:space="preserve">. “Solicitud de información </w:t>
      </w:r>
      <w:r w:rsidR="0035183B">
        <w:rPr>
          <w:rFonts w:ascii="Arial" w:hAnsi="Arial" w:cs="Arial"/>
          <w:i/>
          <w:sz w:val="22"/>
          <w:szCs w:val="22"/>
        </w:rPr>
        <w:t>Secretaria Distrital de S</w:t>
      </w:r>
      <w:r w:rsidRPr="00F07A0A">
        <w:rPr>
          <w:rFonts w:ascii="Arial" w:hAnsi="Arial" w:cs="Arial"/>
          <w:i/>
          <w:sz w:val="22"/>
          <w:szCs w:val="22"/>
        </w:rPr>
        <w:t>alud</w:t>
      </w:r>
      <w:r w:rsidR="00DF52E9" w:rsidRPr="00F07A0A">
        <w:rPr>
          <w:rFonts w:ascii="Arial" w:hAnsi="Arial" w:cs="Arial"/>
          <w:i/>
          <w:sz w:val="22"/>
          <w:szCs w:val="22"/>
        </w:rPr>
        <w:t>”.</w:t>
      </w:r>
    </w:p>
    <w:p w14:paraId="58769E34" w14:textId="77777777" w:rsidR="00976574" w:rsidRPr="00F07A0A" w:rsidRDefault="00976574" w:rsidP="00976574">
      <w:pPr>
        <w:jc w:val="both"/>
        <w:rPr>
          <w:rFonts w:ascii="Arial" w:hAnsi="Arial" w:cs="Arial"/>
          <w:b/>
          <w:sz w:val="22"/>
          <w:szCs w:val="22"/>
        </w:rPr>
      </w:pPr>
    </w:p>
    <w:p w14:paraId="59A007CE" w14:textId="1A6976F9" w:rsidR="00976574" w:rsidRPr="00F07A0A" w:rsidRDefault="00DF52E9" w:rsidP="00976574">
      <w:pPr>
        <w:jc w:val="both"/>
        <w:rPr>
          <w:rFonts w:ascii="Arial" w:hAnsi="Arial" w:cs="Arial"/>
          <w:i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 xml:space="preserve">De manera atenta y en respuesta a la información requerida, mediante correo electrónico con radicado IPSE </w:t>
      </w:r>
      <w:r w:rsidRPr="00F07A0A">
        <w:rPr>
          <w:rFonts w:ascii="Arial" w:hAnsi="Arial" w:cs="Arial"/>
          <w:i/>
          <w:sz w:val="22"/>
          <w:szCs w:val="22"/>
        </w:rPr>
        <w:t>No 20221330016612. “Solicitud de información secretaria distrital de salud”</w:t>
      </w:r>
      <w:r w:rsidRPr="00F07A0A">
        <w:rPr>
          <w:rFonts w:ascii="Arial" w:hAnsi="Arial" w:cs="Arial"/>
          <w:i/>
          <w:sz w:val="22"/>
          <w:szCs w:val="22"/>
        </w:rPr>
        <w:t>, enviamos la siguient</w:t>
      </w:r>
      <w:r w:rsidR="00E944BA">
        <w:rPr>
          <w:rFonts w:ascii="Arial" w:hAnsi="Arial" w:cs="Arial"/>
          <w:i/>
          <w:sz w:val="22"/>
          <w:szCs w:val="22"/>
        </w:rPr>
        <w:t>e</w:t>
      </w:r>
      <w:r w:rsidRPr="00F07A0A">
        <w:rPr>
          <w:rFonts w:ascii="Arial" w:hAnsi="Arial" w:cs="Arial"/>
          <w:i/>
          <w:sz w:val="22"/>
          <w:szCs w:val="22"/>
        </w:rPr>
        <w:t xml:space="preserve"> información:</w:t>
      </w:r>
    </w:p>
    <w:p w14:paraId="126C87E0" w14:textId="55E7EFC1" w:rsidR="00DF52E9" w:rsidRPr="00F07A0A" w:rsidRDefault="00DF52E9" w:rsidP="00976574">
      <w:pPr>
        <w:jc w:val="both"/>
        <w:rPr>
          <w:rFonts w:ascii="Arial" w:hAnsi="Arial" w:cs="Arial"/>
          <w:i/>
          <w:sz w:val="22"/>
          <w:szCs w:val="22"/>
        </w:rPr>
      </w:pPr>
    </w:p>
    <w:p w14:paraId="4E9F782B" w14:textId="2737CB45" w:rsidR="00DF52E9" w:rsidRPr="00F07A0A" w:rsidRDefault="00DF52E9" w:rsidP="00DF52E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Nombre del representante legal o gerente de la entidad</w:t>
      </w:r>
    </w:p>
    <w:p w14:paraId="227DD3F6" w14:textId="77777777" w:rsidR="00DF52E9" w:rsidRPr="00F07A0A" w:rsidRDefault="00DF52E9" w:rsidP="00DF52E9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3A520BD5" w14:textId="783984F1" w:rsidR="00DF52E9" w:rsidRPr="00F07A0A" w:rsidRDefault="00DF52E9" w:rsidP="00DF52E9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Jose David Insuasti Avendaño</w:t>
      </w:r>
    </w:p>
    <w:p w14:paraId="51AE0D55" w14:textId="2F1FCA28" w:rsidR="00DF52E9" w:rsidRPr="00F07A0A" w:rsidRDefault="00DF52E9" w:rsidP="00DF52E9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Director General</w:t>
      </w:r>
    </w:p>
    <w:p w14:paraId="719B2C81" w14:textId="77777777" w:rsidR="00DF52E9" w:rsidRPr="00F07A0A" w:rsidRDefault="00DF52E9" w:rsidP="00DF52E9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2733786F" w14:textId="21C94456" w:rsidR="00DF52E9" w:rsidRPr="00F07A0A" w:rsidRDefault="00DF52E9" w:rsidP="00DF52E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Nombre del responsable de la Sala Amiga</w:t>
      </w:r>
    </w:p>
    <w:p w14:paraId="414F5D60" w14:textId="6884ADE5" w:rsidR="00DF52E9" w:rsidRPr="00F07A0A" w:rsidRDefault="00DF52E9" w:rsidP="00DF52E9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451024A0" w14:textId="1D1EC773" w:rsidR="00DF52E9" w:rsidRPr="00F07A0A" w:rsidRDefault="00DF52E9" w:rsidP="00DF52E9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Nohora Hilda Pedraza Rozo</w:t>
      </w:r>
    </w:p>
    <w:p w14:paraId="40D6487D" w14:textId="04294777" w:rsidR="00DF52E9" w:rsidRPr="00F07A0A" w:rsidRDefault="00DF52E9" w:rsidP="00DF52E9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Coordinadora Grupo de Seguridad y Salud en el Trabajo y Bienestar Social</w:t>
      </w:r>
    </w:p>
    <w:p w14:paraId="3EA75A00" w14:textId="6AEDD17A" w:rsidR="00DF52E9" w:rsidRPr="00F07A0A" w:rsidRDefault="00DF52E9" w:rsidP="00DF52E9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Celular: 313 3465462</w:t>
      </w:r>
    </w:p>
    <w:p w14:paraId="408A3021" w14:textId="2DB5FD78" w:rsidR="00DF52E9" w:rsidRPr="00F07A0A" w:rsidRDefault="00DF52E9" w:rsidP="00DF52E9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nohorapedraza@ipse.gov.co</w:t>
      </w:r>
    </w:p>
    <w:p w14:paraId="4DC0B390" w14:textId="611D8769" w:rsidR="00DF52E9" w:rsidRPr="00F07A0A" w:rsidRDefault="00DF52E9" w:rsidP="00DF52E9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44E0B55D" w14:textId="39931077" w:rsidR="00DF52E9" w:rsidRPr="00F07A0A" w:rsidRDefault="00DF52E9" w:rsidP="00DF52E9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Wiston José Gutiérrez Gaona</w:t>
      </w:r>
    </w:p>
    <w:p w14:paraId="346E7B7B" w14:textId="4BDB66C5" w:rsidR="00DF52E9" w:rsidRPr="00F07A0A" w:rsidRDefault="00DF52E9" w:rsidP="00DF52E9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Técnico Administrativo</w:t>
      </w:r>
    </w:p>
    <w:p w14:paraId="3B027A12" w14:textId="0D702722" w:rsidR="00DF52E9" w:rsidRPr="00F07A0A" w:rsidRDefault="00DF52E9" w:rsidP="00DF52E9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Celular: 319 3451701</w:t>
      </w:r>
    </w:p>
    <w:p w14:paraId="4E39D4BA" w14:textId="7B2D955A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  <w:hyperlink r:id="rId8" w:history="1">
        <w:r w:rsidRPr="00E944BA">
          <w:rPr>
            <w:rFonts w:ascii="Arial" w:hAnsi="Arial" w:cs="Arial"/>
            <w:sz w:val="22"/>
            <w:szCs w:val="22"/>
          </w:rPr>
          <w:t>wistongutierrez@ipse.gov.co</w:t>
        </w:r>
      </w:hyperlink>
      <w:bookmarkStart w:id="0" w:name="_GoBack"/>
      <w:bookmarkEnd w:id="0"/>
    </w:p>
    <w:p w14:paraId="255F0C0D" w14:textId="77777777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4AEB19A4" w14:textId="34EC07AD" w:rsidR="00DF52E9" w:rsidRPr="00F07A0A" w:rsidRDefault="00DF52E9" w:rsidP="004A7AB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Número de mujeres que trabajan en el edificio donde está ubicada la sala amiga</w:t>
      </w:r>
    </w:p>
    <w:p w14:paraId="5DEF573B" w14:textId="33EB4666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63F8814F" w14:textId="3CA85847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Funcionarias: 33</w:t>
      </w:r>
    </w:p>
    <w:p w14:paraId="214F8140" w14:textId="5CE7A9AC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Contratistas: 53</w:t>
      </w:r>
    </w:p>
    <w:p w14:paraId="3E650360" w14:textId="4D1B7F1E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Otras: 4</w:t>
      </w:r>
    </w:p>
    <w:p w14:paraId="36C24B42" w14:textId="77777777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38438FFB" w14:textId="5F70DA5D" w:rsidR="00DF52E9" w:rsidRPr="00F07A0A" w:rsidRDefault="00DF52E9" w:rsidP="004A7AB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De las mujeres que trabajan en el edificio ¿cuántas tienen hijos menores de 6 meses?</w:t>
      </w:r>
    </w:p>
    <w:p w14:paraId="077608F7" w14:textId="77777777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4FCEC5CD" w14:textId="50772002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Ninguna</w:t>
      </w:r>
    </w:p>
    <w:p w14:paraId="0513BC74" w14:textId="77777777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30F72993" w14:textId="336492F1" w:rsidR="004A7ABC" w:rsidRPr="00F07A0A" w:rsidRDefault="00DF52E9" w:rsidP="004A7AB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De las mujeres que trabajan en el edificio ¿cuántas tienen hijos mayores de 6 meses hasta los 24 meses?</w:t>
      </w:r>
    </w:p>
    <w:p w14:paraId="3465FF71" w14:textId="49228397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5E473F78" w14:textId="77777777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Ninguna</w:t>
      </w:r>
    </w:p>
    <w:p w14:paraId="0B587680" w14:textId="77777777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4A35DCEA" w14:textId="2C14F607" w:rsidR="004A7ABC" w:rsidRPr="00F07A0A" w:rsidRDefault="00DF52E9" w:rsidP="004A7AB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Número de mujeres en estado de gestación</w:t>
      </w:r>
    </w:p>
    <w:p w14:paraId="3B2F2A02" w14:textId="0D8FE73B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64A66F63" w14:textId="10B70674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Ninguna</w:t>
      </w:r>
    </w:p>
    <w:p w14:paraId="587F4111" w14:textId="28898EDF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403AB78F" w14:textId="77777777" w:rsidR="004A7ABC" w:rsidRPr="00F07A0A" w:rsidRDefault="004A7ABC" w:rsidP="004A7ABC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6B585EA6" w14:textId="77777777" w:rsidR="00976574" w:rsidRPr="00F07A0A" w:rsidRDefault="00976574" w:rsidP="00976574">
      <w:pPr>
        <w:jc w:val="both"/>
        <w:rPr>
          <w:rFonts w:ascii="Arial" w:hAnsi="Arial" w:cs="Arial"/>
          <w:sz w:val="22"/>
          <w:szCs w:val="22"/>
        </w:rPr>
      </w:pPr>
    </w:p>
    <w:p w14:paraId="3833E6F7" w14:textId="77777777" w:rsidR="00976574" w:rsidRPr="00F07A0A" w:rsidRDefault="00976574" w:rsidP="00976574">
      <w:pPr>
        <w:jc w:val="both"/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Atentamente,</w:t>
      </w:r>
    </w:p>
    <w:p w14:paraId="3A305158" w14:textId="77777777" w:rsidR="00976574" w:rsidRPr="00F07A0A" w:rsidRDefault="00976574" w:rsidP="00976574">
      <w:pPr>
        <w:rPr>
          <w:rFonts w:ascii="Arial" w:hAnsi="Arial" w:cs="Arial"/>
          <w:sz w:val="22"/>
          <w:szCs w:val="22"/>
        </w:rPr>
      </w:pPr>
    </w:p>
    <w:p w14:paraId="6AAD7EF9" w14:textId="77777777" w:rsidR="00976574" w:rsidRPr="00F07A0A" w:rsidRDefault="00976574" w:rsidP="00976574">
      <w:pPr>
        <w:rPr>
          <w:rFonts w:ascii="Arial" w:hAnsi="Arial" w:cs="Arial"/>
          <w:sz w:val="22"/>
          <w:szCs w:val="22"/>
        </w:rPr>
      </w:pPr>
    </w:p>
    <w:p w14:paraId="1CED06C7" w14:textId="77777777" w:rsidR="00976574" w:rsidRPr="00F07A0A" w:rsidRDefault="00976574" w:rsidP="00976574">
      <w:pPr>
        <w:tabs>
          <w:tab w:val="left" w:pos="3555"/>
        </w:tabs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ab/>
      </w:r>
    </w:p>
    <w:p w14:paraId="0FC5E999" w14:textId="77777777" w:rsidR="004A7ABC" w:rsidRPr="00F07A0A" w:rsidRDefault="004A7ABC" w:rsidP="00976574">
      <w:pPr>
        <w:rPr>
          <w:rFonts w:ascii="Arial" w:hAnsi="Arial" w:cs="Arial"/>
          <w:b/>
          <w:sz w:val="22"/>
          <w:szCs w:val="22"/>
        </w:rPr>
      </w:pPr>
      <w:r w:rsidRPr="00F07A0A">
        <w:rPr>
          <w:rFonts w:ascii="Arial" w:hAnsi="Arial" w:cs="Arial"/>
          <w:b/>
          <w:sz w:val="22"/>
          <w:szCs w:val="22"/>
        </w:rPr>
        <w:t xml:space="preserve">Nohora Hilda Pedraza Rozo </w:t>
      </w:r>
    </w:p>
    <w:p w14:paraId="7E9B49E9" w14:textId="4B3B080B" w:rsidR="00976574" w:rsidRPr="00F07A0A" w:rsidRDefault="004A7ABC" w:rsidP="00976574">
      <w:pPr>
        <w:rPr>
          <w:rFonts w:ascii="Arial" w:hAnsi="Arial" w:cs="Arial"/>
          <w:sz w:val="22"/>
          <w:szCs w:val="22"/>
        </w:rPr>
      </w:pPr>
      <w:r w:rsidRPr="00F07A0A">
        <w:rPr>
          <w:rFonts w:ascii="Arial" w:hAnsi="Arial" w:cs="Arial"/>
          <w:sz w:val="22"/>
          <w:szCs w:val="22"/>
        </w:rPr>
        <w:t>Coordinadora Grupo de Seguridad y Salud en el Trabajo y Bienestar Social</w:t>
      </w:r>
    </w:p>
    <w:p w14:paraId="266F7372" w14:textId="10BDA757" w:rsidR="00976574" w:rsidRPr="00F07A0A" w:rsidRDefault="00976574" w:rsidP="00976574">
      <w:pPr>
        <w:jc w:val="both"/>
        <w:rPr>
          <w:rFonts w:ascii="Arial" w:hAnsi="Arial" w:cs="Arial"/>
          <w:sz w:val="22"/>
          <w:szCs w:val="22"/>
        </w:rPr>
      </w:pPr>
    </w:p>
    <w:p w14:paraId="1CACA360" w14:textId="77777777" w:rsidR="00976574" w:rsidRPr="00F07A0A" w:rsidRDefault="00976574" w:rsidP="00976574">
      <w:pPr>
        <w:rPr>
          <w:rFonts w:ascii="Arial" w:hAnsi="Arial" w:cs="Arial"/>
          <w:sz w:val="16"/>
          <w:szCs w:val="16"/>
        </w:rPr>
      </w:pPr>
    </w:p>
    <w:p w14:paraId="26044DE1" w14:textId="77777777" w:rsidR="00976574" w:rsidRPr="00F07A0A" w:rsidRDefault="00976574" w:rsidP="00976574"/>
    <w:p w14:paraId="0E2C6677" w14:textId="59E2047D" w:rsidR="00976574" w:rsidRPr="00F07A0A" w:rsidRDefault="00976574" w:rsidP="00976574">
      <w:pPr>
        <w:rPr>
          <w:rFonts w:ascii="Arial" w:hAnsi="Arial" w:cs="Arial"/>
          <w:sz w:val="16"/>
          <w:szCs w:val="16"/>
        </w:rPr>
      </w:pPr>
      <w:r w:rsidRPr="00F07A0A">
        <w:rPr>
          <w:rFonts w:ascii="Arial" w:hAnsi="Arial" w:cs="Arial"/>
          <w:sz w:val="16"/>
          <w:szCs w:val="16"/>
        </w:rPr>
        <w:t xml:space="preserve">Expediente No.:  </w:t>
      </w:r>
      <w:r w:rsidR="004A7ABC" w:rsidRPr="00F07A0A">
        <w:rPr>
          <w:rFonts w:ascii="Arial" w:hAnsi="Arial" w:cs="Arial"/>
          <w:sz w:val="16"/>
          <w:szCs w:val="16"/>
        </w:rPr>
        <w:t>2022155193500002E</w:t>
      </w:r>
    </w:p>
    <w:p w14:paraId="58639FC5" w14:textId="77777777" w:rsidR="00976574" w:rsidRPr="00F07A0A" w:rsidRDefault="00976574" w:rsidP="00976574">
      <w:pPr>
        <w:rPr>
          <w:rFonts w:ascii="Arial" w:hAnsi="Arial" w:cs="Arial"/>
          <w:sz w:val="16"/>
          <w:szCs w:val="16"/>
        </w:rPr>
      </w:pPr>
    </w:p>
    <w:p w14:paraId="00F53FC8" w14:textId="03F29580" w:rsidR="00976574" w:rsidRPr="00F07A0A" w:rsidRDefault="004A7ABC" w:rsidP="00976574">
      <w:pPr>
        <w:rPr>
          <w:rFonts w:ascii="Arial" w:hAnsi="Arial" w:cs="Arial"/>
          <w:sz w:val="16"/>
          <w:szCs w:val="16"/>
        </w:rPr>
      </w:pPr>
      <w:r w:rsidRPr="00F07A0A">
        <w:rPr>
          <w:rFonts w:ascii="Arial" w:hAnsi="Arial" w:cs="Arial"/>
          <w:sz w:val="16"/>
          <w:szCs w:val="16"/>
        </w:rPr>
        <w:t>Proyectó: Wiston Gutiérrez</w:t>
      </w:r>
    </w:p>
    <w:p w14:paraId="17AE5195" w14:textId="77777777" w:rsidR="00976574" w:rsidRPr="00F07A0A" w:rsidRDefault="00976574" w:rsidP="00A16035">
      <w:pPr>
        <w:rPr>
          <w:lang w:val="es-ES"/>
        </w:rPr>
      </w:pPr>
    </w:p>
    <w:sectPr w:rsidR="00976574" w:rsidRPr="00F07A0A" w:rsidSect="00A16035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17" w:right="1701" w:bottom="1417" w:left="1701" w:header="737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65EF1" w14:textId="77777777" w:rsidR="00FC553F" w:rsidRDefault="00FC553F" w:rsidP="0052550B">
      <w:r>
        <w:separator/>
      </w:r>
    </w:p>
  </w:endnote>
  <w:endnote w:type="continuationSeparator" w:id="0">
    <w:p w14:paraId="77D98AE6" w14:textId="77777777" w:rsidR="00FC553F" w:rsidRDefault="00FC553F" w:rsidP="0052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F487C" w14:textId="77777777" w:rsidR="00914AC9" w:rsidRDefault="00E944BA">
    <w:pPr>
      <w:pStyle w:val="Piedepgina"/>
    </w:pPr>
    <w:r>
      <w:rPr>
        <w:noProof/>
      </w:rPr>
      <w:pict w14:anchorId="62D99C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47158" o:spid="_x0000_s2081" type="#_x0000_t75" style="position:absolute;margin-left:-85.25pt;margin-top:372.45pt;width:236.75pt;height:243.95pt;z-index:-251521024;mso-position-horizontal-relative:margin;mso-position-vertical-relative:margin" o:allowincell="f">
          <v:imagedata r:id="rId1" o:title="Rayo mitad-05"/>
          <w10:wrap anchorx="margin" anchory="margin"/>
        </v:shape>
      </w:pict>
    </w:r>
    <w:r w:rsidR="00213E8C">
      <w:rPr>
        <w:noProof/>
        <w:lang w:val="es-CO" w:eastAsia="es-CO"/>
      </w:rPr>
      <mc:AlternateContent>
        <mc:Choice Requires="wpg">
          <w:drawing>
            <wp:anchor distT="0" distB="0" distL="114300" distR="114300" simplePos="0" relativeHeight="251792384" behindDoc="0" locked="0" layoutInCell="1" allowOverlap="1" wp14:anchorId="5158EE59" wp14:editId="5BBCAD96">
              <wp:simplePos x="0" y="0"/>
              <wp:positionH relativeFrom="column">
                <wp:posOffset>3314</wp:posOffset>
              </wp:positionH>
              <wp:positionV relativeFrom="paragraph">
                <wp:posOffset>154743</wp:posOffset>
              </wp:positionV>
              <wp:extent cx="5671905" cy="683895"/>
              <wp:effectExtent l="0" t="0" r="5080" b="1905"/>
              <wp:wrapNone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71905" cy="683895"/>
                        <a:chOff x="0" y="0"/>
                        <a:chExt cx="5671905" cy="683895"/>
                      </a:xfrm>
                    </wpg:grpSpPr>
                    <wpg:grpSp>
                      <wpg:cNvPr id="5" name="Grupo 5"/>
                      <wpg:cNvGrpSpPr/>
                      <wpg:grpSpPr>
                        <a:xfrm>
                          <a:off x="4725680" y="23052"/>
                          <a:ext cx="107315" cy="560705"/>
                          <a:chOff x="0" y="0"/>
                          <a:chExt cx="107843" cy="561234"/>
                        </a:xfrm>
                      </wpg:grpSpPr>
                      <pic:pic xmlns:pic="http://schemas.openxmlformats.org/drawingml/2006/picture">
                        <pic:nvPicPr>
                          <pic:cNvPr id="15" name="Imagen 15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68" y="0"/>
                            <a:ext cx="104775" cy="1047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n 11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68" y="119670"/>
                            <a:ext cx="104140" cy="1041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n 1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30134"/>
                            <a:ext cx="104775" cy="1047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n 1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68" y="346736"/>
                            <a:ext cx="102870" cy="1028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n 12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68" y="460269"/>
                            <a:ext cx="100965" cy="10096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08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4887045" y="7684"/>
                          <a:ext cx="78486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E6F626" w14:textId="77777777" w:rsidR="008F5D44" w:rsidRPr="00FA5500" w:rsidRDefault="008F5D44" w:rsidP="00C01FB5">
                            <w:pPr>
                              <w:spacing w:before="15" w:line="276" w:lineRule="auto"/>
                              <w:rPr>
                                <w:rFonts w:ascii="Arial"/>
                                <w:sz w:val="14"/>
                                <w:lang w:val="es-ES"/>
                              </w:rPr>
                            </w:pPr>
                            <w:r w:rsidRPr="00FA5500">
                              <w:rPr>
                                <w:rFonts w:ascii="Arial"/>
                                <w:sz w:val="14"/>
                                <w:lang w:val="es-ES"/>
                              </w:rPr>
                              <w:t>@IPSEnergiaZNI</w:t>
                            </w:r>
                            <w:r w:rsidR="00C01FB5">
                              <w:rPr>
                                <w:rFonts w:ascii="Arial"/>
                                <w:sz w:val="14"/>
                                <w:lang w:val="es-ES"/>
                              </w:rPr>
                              <w:t xml:space="preserve"> IPSE                 </w:t>
                            </w:r>
                            <w:r w:rsidR="00C01FB5" w:rsidRPr="00FA5500">
                              <w:rPr>
                                <w:rFonts w:ascii="Arial"/>
                                <w:sz w:val="14"/>
                                <w:lang w:val="es-ES"/>
                              </w:rPr>
                              <w:t>@</w:t>
                            </w:r>
                            <w:r w:rsidR="0021540A">
                              <w:rPr>
                                <w:rFonts w:ascii="Arial"/>
                                <w:sz w:val="14"/>
                                <w:lang w:val="es-ES"/>
                              </w:rPr>
                              <w:t>ipse</w:t>
                            </w:r>
                            <w:r w:rsidR="00C01FB5" w:rsidRPr="00FA5500">
                              <w:rPr>
                                <w:rFonts w:ascii="Arial"/>
                                <w:sz w:val="14"/>
                                <w:lang w:val="es-ES"/>
                              </w:rPr>
                              <w:t>nergia</w:t>
                            </w:r>
                            <w:r w:rsidR="0021540A">
                              <w:rPr>
                                <w:rFonts w:ascii="Arial"/>
                                <w:sz w:val="14"/>
                                <w:lang w:val="es-ES"/>
                              </w:rPr>
                              <w:t xml:space="preserve">zni </w:t>
                            </w:r>
                            <w:r w:rsidR="00C01FB5">
                              <w:rPr>
                                <w:rFonts w:ascii="Arial"/>
                                <w:sz w:val="14"/>
                                <w:lang w:val="es-ES"/>
                              </w:rPr>
                              <w:t>IPSE                   IPSE Energ</w:t>
                            </w:r>
                            <w:r w:rsidR="0021540A">
                              <w:rPr>
                                <w:rFonts w:ascii="Arial"/>
                                <w:sz w:val="14"/>
                                <w:lang w:val="es-ES"/>
                              </w:rPr>
                              <w:t>ia</w:t>
                            </w:r>
                            <w:r w:rsidR="00C01FB5">
                              <w:rPr>
                                <w:rFonts w:ascii="Arial"/>
                                <w:sz w:val="14"/>
                                <w:lang w:val="es-ES"/>
                              </w:rPr>
                              <w:t xml:space="preserve">ZNI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5731" cy="68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551E8" w14:textId="77777777" w:rsidR="00D10F25" w:rsidRDefault="00D64499" w:rsidP="00064197">
                            <w:pPr>
                              <w:spacing w:before="15"/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</w:pPr>
                            <w:r w:rsidRPr="00213E8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Sede</w:t>
                            </w:r>
                            <w:r w:rsidRPr="00213E8C">
                              <w:rPr>
                                <w:rFonts w:ascii="Arial" w:hAnsi="Arial" w:cs="Arial"/>
                                <w:b/>
                                <w:spacing w:val="-3"/>
                                <w:sz w:val="14"/>
                                <w:lang w:val="es-ES"/>
                              </w:rPr>
                              <w:t xml:space="preserve"> </w:t>
                            </w:r>
                            <w:r w:rsidRPr="00213E8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Principal: </w:t>
                            </w:r>
                            <w:r w:rsidRPr="00213E8C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Calle</w:t>
                            </w:r>
                            <w:r w:rsidRPr="00213E8C">
                              <w:rPr>
                                <w:rFonts w:ascii="Arial" w:hAnsi="Arial" w:cs="Arial"/>
                                <w:spacing w:val="-1"/>
                                <w:sz w:val="14"/>
                                <w:lang w:val="es-ES"/>
                              </w:rPr>
                              <w:t xml:space="preserve"> </w:t>
                            </w:r>
                            <w:r w:rsidRPr="00213E8C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99</w:t>
                            </w:r>
                            <w:r w:rsidRPr="00213E8C">
                              <w:rPr>
                                <w:rFonts w:ascii="Arial" w:hAnsi="Arial" w:cs="Arial"/>
                                <w:spacing w:val="-3"/>
                                <w:sz w:val="14"/>
                                <w:lang w:val="es-ES"/>
                              </w:rPr>
                              <w:t xml:space="preserve"> </w:t>
                            </w:r>
                            <w:r w:rsidRPr="00213E8C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No. 9</w:t>
                            </w:r>
                            <w:r w:rsidRPr="00213E8C">
                              <w:rPr>
                                <w:rFonts w:ascii="Arial" w:hAnsi="Arial" w:cs="Arial"/>
                                <w:spacing w:val="-3"/>
                                <w:sz w:val="14"/>
                                <w:lang w:val="es-ES"/>
                              </w:rPr>
                              <w:t xml:space="preserve"> </w:t>
                            </w:r>
                            <w:r w:rsidRPr="00213E8C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A</w:t>
                            </w:r>
                            <w:r w:rsidRPr="00213E8C">
                              <w:rPr>
                                <w:rFonts w:ascii="Arial" w:hAnsi="Arial" w:cs="Arial"/>
                                <w:spacing w:val="-3"/>
                                <w:sz w:val="14"/>
                                <w:lang w:val="es-ES"/>
                              </w:rPr>
                              <w:t xml:space="preserve"> </w:t>
                            </w:r>
                            <w:r w:rsidRPr="00213E8C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- 54</w:t>
                            </w:r>
                            <w:r w:rsidRPr="00213E8C">
                              <w:rPr>
                                <w:rFonts w:ascii="Arial" w:hAnsi="Arial" w:cs="Arial"/>
                                <w:spacing w:val="-1"/>
                                <w:sz w:val="14"/>
                                <w:lang w:val="es-ES"/>
                              </w:rPr>
                              <w:t xml:space="preserve"> </w:t>
                            </w:r>
                            <w:r w:rsidRPr="00213E8C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Torre 3.</w:t>
                            </w:r>
                            <w:r w:rsidRPr="00213E8C">
                              <w:rPr>
                                <w:rFonts w:ascii="Arial" w:hAnsi="Arial" w:cs="Arial"/>
                                <w:spacing w:val="-2"/>
                                <w:sz w:val="14"/>
                                <w:lang w:val="es-ES"/>
                              </w:rPr>
                              <w:t xml:space="preserve"> </w:t>
                            </w:r>
                            <w:r w:rsidR="00D10F25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 xml:space="preserve">Piso 14 </w:t>
                            </w:r>
                          </w:p>
                          <w:p w14:paraId="40C42259" w14:textId="77777777" w:rsidR="00D10F25" w:rsidRDefault="00D64499" w:rsidP="00064197">
                            <w:pPr>
                              <w:spacing w:before="15"/>
                              <w:rPr>
                                <w:rFonts w:ascii="Arial" w:hAnsi="Arial" w:cs="Arial"/>
                                <w:spacing w:val="-2"/>
                                <w:sz w:val="14"/>
                                <w:lang w:val="es-ES"/>
                              </w:rPr>
                            </w:pPr>
                            <w:r w:rsidRPr="00213E8C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PBX:</w:t>
                            </w:r>
                            <w:r w:rsidRPr="00213E8C">
                              <w:rPr>
                                <w:rFonts w:ascii="Arial" w:hAnsi="Arial" w:cs="Arial"/>
                                <w:spacing w:val="-1"/>
                                <w:sz w:val="14"/>
                                <w:lang w:val="es-ES"/>
                              </w:rPr>
                              <w:t xml:space="preserve"> </w:t>
                            </w:r>
                            <w:r w:rsidRPr="00213E8C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(57</w:t>
                            </w:r>
                            <w:r w:rsidRPr="00213E8C">
                              <w:rPr>
                                <w:rFonts w:ascii="Arial" w:hAnsi="Arial" w:cs="Arial"/>
                                <w:spacing w:val="-1"/>
                                <w:sz w:val="14"/>
                                <w:lang w:val="es-ES"/>
                              </w:rPr>
                              <w:t xml:space="preserve"> </w:t>
                            </w:r>
                            <w:r w:rsidRPr="00213E8C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1)</w:t>
                            </w:r>
                            <w:r w:rsidRPr="00213E8C">
                              <w:rPr>
                                <w:rFonts w:ascii="Arial" w:hAnsi="Arial" w:cs="Arial"/>
                                <w:spacing w:val="-1"/>
                                <w:sz w:val="14"/>
                                <w:lang w:val="es-ES"/>
                              </w:rPr>
                              <w:t xml:space="preserve"> </w:t>
                            </w:r>
                            <w:r w:rsidRPr="00213E8C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639</w:t>
                            </w:r>
                            <w:r w:rsidRPr="00213E8C">
                              <w:rPr>
                                <w:rFonts w:ascii="Arial" w:hAnsi="Arial" w:cs="Arial"/>
                                <w:spacing w:val="-2"/>
                                <w:sz w:val="14"/>
                                <w:lang w:val="es-ES"/>
                              </w:rPr>
                              <w:t xml:space="preserve"> </w:t>
                            </w:r>
                            <w:r w:rsidRPr="00213E8C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7888</w:t>
                            </w:r>
                          </w:p>
                          <w:p w14:paraId="3F668DD8" w14:textId="77777777" w:rsidR="00D10F25" w:rsidRDefault="00D64499" w:rsidP="00064197">
                            <w:pPr>
                              <w:spacing w:before="15"/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</w:pPr>
                            <w:r w:rsidRPr="00213E8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IPSE Centro Nacional de Monitoreo</w:t>
                            </w:r>
                            <w:r w:rsidR="00D10F25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: (57 1) 6101130</w:t>
                            </w:r>
                          </w:p>
                          <w:p w14:paraId="5C5C6551" w14:textId="6B1A926E" w:rsidR="00D10F25" w:rsidRPr="004F589E" w:rsidRDefault="00D64499" w:rsidP="00064197">
                            <w:pPr>
                              <w:spacing w:before="15"/>
                              <w:rPr>
                                <w:rFonts w:ascii="Arial" w:hAnsi="Arial" w:cs="Arial"/>
                                <w:b/>
                                <w:color w:val="0000FF"/>
                                <w:sz w:val="14"/>
                                <w:u w:val="single" w:color="0000FF"/>
                                <w:lang w:val="es-ES"/>
                              </w:rPr>
                            </w:pPr>
                            <w:r w:rsidRPr="004F589E">
                              <w:rPr>
                                <w:rFonts w:ascii="Arial" w:hAnsi="Arial" w:cs="Arial"/>
                                <w:b/>
                                <w:sz w:val="14"/>
                                <w:u w:color="0000FF"/>
                                <w:lang w:val="es-ES"/>
                              </w:rPr>
                              <w:t>i</w:t>
                            </w:r>
                            <w:r w:rsidRPr="004F589E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pse@ipse.gov.co</w:t>
                            </w:r>
                          </w:p>
                          <w:p w14:paraId="5FA7CA10" w14:textId="77777777" w:rsidR="00D64499" w:rsidRPr="00D10F25" w:rsidRDefault="00D64499" w:rsidP="00064197">
                            <w:pPr>
                              <w:spacing w:before="15"/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</w:pPr>
                            <w:r w:rsidRPr="00213E8C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Bogotá</w:t>
                            </w:r>
                            <w:r w:rsidRPr="00213E8C">
                              <w:rPr>
                                <w:rFonts w:ascii="Arial" w:hAnsi="Arial" w:cs="Arial"/>
                                <w:spacing w:val="-5"/>
                                <w:sz w:val="14"/>
                                <w:lang w:val="es-ES"/>
                              </w:rPr>
                              <w:t xml:space="preserve"> </w:t>
                            </w:r>
                            <w:r w:rsidRPr="00213E8C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D.C.</w:t>
                            </w:r>
                            <w:r w:rsidRPr="00213E8C">
                              <w:rPr>
                                <w:rFonts w:ascii="Arial" w:hAnsi="Arial" w:cs="Arial"/>
                                <w:spacing w:val="-2"/>
                                <w:sz w:val="14"/>
                                <w:lang w:val="es-ES"/>
                              </w:rPr>
                              <w:t xml:space="preserve"> </w:t>
                            </w:r>
                            <w:r w:rsidRPr="00213E8C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–</w:t>
                            </w:r>
                            <w:r w:rsidRPr="00213E8C">
                              <w:rPr>
                                <w:rFonts w:ascii="Arial" w:hAnsi="Arial" w:cs="Arial"/>
                                <w:spacing w:val="-1"/>
                                <w:sz w:val="14"/>
                                <w:lang w:val="es-ES"/>
                              </w:rPr>
                              <w:t xml:space="preserve"> </w:t>
                            </w:r>
                            <w:r w:rsidRPr="00213E8C">
                              <w:rPr>
                                <w:rFonts w:ascii="Arial" w:hAnsi="Arial" w:cs="Arial"/>
                                <w:sz w:val="14"/>
                                <w:lang w:val="es-ES"/>
                              </w:rPr>
                              <w:t>Colombia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158EE59" id="Grupo 1" o:spid="_x0000_s1026" style="position:absolute;margin-left:.25pt;margin-top:12.2pt;width:446.6pt;height:53.85pt;z-index:251792384" coordsize="56719,68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">
              <v:group id="Grupo 5" o:spid="_x0000_s1027" style="position:absolute;left:47256;top:230;width:1073;height:5607" coordsize="1078,5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 id="Imagen 15" o:spid="_x0000_s1028" type="#_x0000_t75" style="position:absolute;left:30;width:1048;height:1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">
                  <v:imagedata r:id="rId7" o:title=""/>
                  <v:path arrowok="t"/>
                </v:shape>
                <v:shape id="Imagen 11" o:spid="_x0000_s1029" type="#_x0000_t75" style="position:absolute;left:30;top:1196;width:1042;height:1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">
                  <v:imagedata r:id="rId8" o:title=""/>
                  <v:path arrowok="t"/>
                </v:shape>
                <v:shape id="Imagen 14" o:spid="_x0000_s1030" type="#_x0000_t75" style="position:absolute;top:2301;width:1047;height:1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">
                  <v:imagedata r:id="rId9" o:title=""/>
                  <v:path arrowok="t"/>
                </v:shape>
                <v:shape id="Imagen 13" o:spid="_x0000_s1031" type="#_x0000_t75" style="position:absolute;left:30;top:3467;width:1029;height:10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">
                  <v:imagedata r:id="rId10" o:title=""/>
                  <v:path arrowok="t"/>
                </v:shape>
                <v:shape id="Imagen 12" o:spid="_x0000_s1032" type="#_x0000_t75" style="position:absolute;left:30;top:4602;width:1010;height:1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">
                  <v:imagedata r:id="rId11" o:title=""/>
                  <v:path arrowok="t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3" type="#_x0000_t202" style="position:absolute;left:48870;top:76;width:7849;height:5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" filled="f" stroked="f">
                <v:textbox inset="0,0,0,0">
                  <w:txbxContent>
                    <w:p w14:paraId="77E6F626" w14:textId="77777777" w:rsidR="008F5D44" w:rsidRPr="00FA5500" w:rsidRDefault="008F5D44" w:rsidP="00C01FB5">
                      <w:pPr>
                        <w:spacing w:before="15" w:line="276" w:lineRule="auto"/>
                        <w:rPr>
                          <w:rFonts w:ascii="Arial"/>
                          <w:sz w:val="14"/>
                          <w:lang w:val="es-ES"/>
                        </w:rPr>
                      </w:pPr>
                      <w:r w:rsidRPr="00FA5500">
                        <w:rPr>
                          <w:rFonts w:ascii="Arial"/>
                          <w:sz w:val="14"/>
                          <w:lang w:val="es-ES"/>
                        </w:rPr>
                        <w:t>@IPSEnergiaZNI</w:t>
                      </w:r>
                      <w:r w:rsidR="00C01FB5">
                        <w:rPr>
                          <w:rFonts w:ascii="Arial"/>
                          <w:sz w:val="14"/>
                          <w:lang w:val="es-ES"/>
                        </w:rPr>
                        <w:t xml:space="preserve"> IPSE                 </w:t>
                      </w:r>
                      <w:r w:rsidR="00C01FB5" w:rsidRPr="00FA5500">
                        <w:rPr>
                          <w:rFonts w:ascii="Arial"/>
                          <w:sz w:val="14"/>
                          <w:lang w:val="es-ES"/>
                        </w:rPr>
                        <w:t>@</w:t>
                      </w:r>
                      <w:r w:rsidR="0021540A">
                        <w:rPr>
                          <w:rFonts w:ascii="Arial"/>
                          <w:sz w:val="14"/>
                          <w:lang w:val="es-ES"/>
                        </w:rPr>
                        <w:t>ipse</w:t>
                      </w:r>
                      <w:r w:rsidR="00C01FB5" w:rsidRPr="00FA5500">
                        <w:rPr>
                          <w:rFonts w:ascii="Arial"/>
                          <w:sz w:val="14"/>
                          <w:lang w:val="es-ES"/>
                        </w:rPr>
                        <w:t>nergia</w:t>
                      </w:r>
                      <w:r w:rsidR="0021540A">
                        <w:rPr>
                          <w:rFonts w:ascii="Arial"/>
                          <w:sz w:val="14"/>
                          <w:lang w:val="es-ES"/>
                        </w:rPr>
                        <w:t xml:space="preserve">zni </w:t>
                      </w:r>
                      <w:r w:rsidR="00C01FB5">
                        <w:rPr>
                          <w:rFonts w:ascii="Arial"/>
                          <w:sz w:val="14"/>
                          <w:lang w:val="es-ES"/>
                        </w:rPr>
                        <w:t>IPSE                   IPSE Energ</w:t>
                      </w:r>
                      <w:r w:rsidR="0021540A">
                        <w:rPr>
                          <w:rFonts w:ascii="Arial"/>
                          <w:sz w:val="14"/>
                          <w:lang w:val="es-ES"/>
                        </w:rPr>
                        <w:t>ia</w:t>
                      </w:r>
                      <w:r w:rsidR="00C01FB5">
                        <w:rPr>
                          <w:rFonts w:ascii="Arial"/>
                          <w:sz w:val="14"/>
                          <w:lang w:val="es-ES"/>
                        </w:rPr>
                        <w:t xml:space="preserve">ZNI </w:t>
                      </w:r>
                    </w:p>
                  </w:txbxContent>
                </v:textbox>
              </v:shape>
              <v:shape id="Text Box 4" o:spid="_x0000_s1034" type="#_x0000_t202" style="position:absolute;width:25357;height:6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<v:textbox inset="0,0,0,0">
                  <w:txbxContent>
                    <w:p w14:paraId="662551E8" w14:textId="77777777" w:rsidR="00D10F25" w:rsidRDefault="00D64499" w:rsidP="00064197">
                      <w:pPr>
                        <w:spacing w:before="15"/>
                        <w:rPr>
                          <w:rFonts w:ascii="Arial" w:hAnsi="Arial" w:cs="Arial"/>
                          <w:sz w:val="14"/>
                          <w:lang w:val="es-ES"/>
                        </w:rPr>
                      </w:pPr>
                      <w:r w:rsidRPr="00213E8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Sede</w:t>
                      </w:r>
                      <w:r w:rsidRPr="00213E8C">
                        <w:rPr>
                          <w:rFonts w:ascii="Arial" w:hAnsi="Arial" w:cs="Arial"/>
                          <w:b/>
                          <w:spacing w:val="-3"/>
                          <w:sz w:val="14"/>
                          <w:lang w:val="es-ES"/>
                        </w:rPr>
                        <w:t xml:space="preserve"> </w:t>
                      </w:r>
                      <w:r w:rsidRPr="00213E8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Principal: </w:t>
                      </w:r>
                      <w:r w:rsidRPr="00213E8C">
                        <w:rPr>
                          <w:rFonts w:ascii="Arial" w:hAnsi="Arial" w:cs="Arial"/>
                          <w:sz w:val="14"/>
                          <w:lang w:val="es-ES"/>
                        </w:rPr>
                        <w:t>Calle</w:t>
                      </w:r>
                      <w:r w:rsidRPr="00213E8C">
                        <w:rPr>
                          <w:rFonts w:ascii="Arial" w:hAnsi="Arial" w:cs="Arial"/>
                          <w:spacing w:val="-1"/>
                          <w:sz w:val="14"/>
                          <w:lang w:val="es-ES"/>
                        </w:rPr>
                        <w:t xml:space="preserve"> </w:t>
                      </w:r>
                      <w:r w:rsidRPr="00213E8C">
                        <w:rPr>
                          <w:rFonts w:ascii="Arial" w:hAnsi="Arial" w:cs="Arial"/>
                          <w:sz w:val="14"/>
                          <w:lang w:val="es-ES"/>
                        </w:rPr>
                        <w:t>99</w:t>
                      </w:r>
                      <w:r w:rsidRPr="00213E8C">
                        <w:rPr>
                          <w:rFonts w:ascii="Arial" w:hAnsi="Arial" w:cs="Arial"/>
                          <w:spacing w:val="-3"/>
                          <w:sz w:val="14"/>
                          <w:lang w:val="es-ES"/>
                        </w:rPr>
                        <w:t xml:space="preserve"> </w:t>
                      </w:r>
                      <w:r w:rsidRPr="00213E8C">
                        <w:rPr>
                          <w:rFonts w:ascii="Arial" w:hAnsi="Arial" w:cs="Arial"/>
                          <w:sz w:val="14"/>
                          <w:lang w:val="es-ES"/>
                        </w:rPr>
                        <w:t>No. 9</w:t>
                      </w:r>
                      <w:r w:rsidRPr="00213E8C">
                        <w:rPr>
                          <w:rFonts w:ascii="Arial" w:hAnsi="Arial" w:cs="Arial"/>
                          <w:spacing w:val="-3"/>
                          <w:sz w:val="14"/>
                          <w:lang w:val="es-ES"/>
                        </w:rPr>
                        <w:t xml:space="preserve"> </w:t>
                      </w:r>
                      <w:r w:rsidRPr="00213E8C">
                        <w:rPr>
                          <w:rFonts w:ascii="Arial" w:hAnsi="Arial" w:cs="Arial"/>
                          <w:sz w:val="14"/>
                          <w:lang w:val="es-ES"/>
                        </w:rPr>
                        <w:t>A</w:t>
                      </w:r>
                      <w:r w:rsidRPr="00213E8C">
                        <w:rPr>
                          <w:rFonts w:ascii="Arial" w:hAnsi="Arial" w:cs="Arial"/>
                          <w:spacing w:val="-3"/>
                          <w:sz w:val="14"/>
                          <w:lang w:val="es-ES"/>
                        </w:rPr>
                        <w:t xml:space="preserve"> </w:t>
                      </w:r>
                      <w:r w:rsidRPr="00213E8C">
                        <w:rPr>
                          <w:rFonts w:ascii="Arial" w:hAnsi="Arial" w:cs="Arial"/>
                          <w:sz w:val="14"/>
                          <w:lang w:val="es-ES"/>
                        </w:rPr>
                        <w:t>- 54</w:t>
                      </w:r>
                      <w:r w:rsidRPr="00213E8C">
                        <w:rPr>
                          <w:rFonts w:ascii="Arial" w:hAnsi="Arial" w:cs="Arial"/>
                          <w:spacing w:val="-1"/>
                          <w:sz w:val="14"/>
                          <w:lang w:val="es-ES"/>
                        </w:rPr>
                        <w:t xml:space="preserve"> </w:t>
                      </w:r>
                      <w:r w:rsidRPr="00213E8C">
                        <w:rPr>
                          <w:rFonts w:ascii="Arial" w:hAnsi="Arial" w:cs="Arial"/>
                          <w:sz w:val="14"/>
                          <w:lang w:val="es-ES"/>
                        </w:rPr>
                        <w:t>Torre 3.</w:t>
                      </w:r>
                      <w:r w:rsidRPr="00213E8C">
                        <w:rPr>
                          <w:rFonts w:ascii="Arial" w:hAnsi="Arial" w:cs="Arial"/>
                          <w:spacing w:val="-2"/>
                          <w:sz w:val="14"/>
                          <w:lang w:val="es-ES"/>
                        </w:rPr>
                        <w:t xml:space="preserve"> </w:t>
                      </w:r>
                      <w:r w:rsidR="00D10F25">
                        <w:rPr>
                          <w:rFonts w:ascii="Arial" w:hAnsi="Arial" w:cs="Arial"/>
                          <w:sz w:val="14"/>
                          <w:lang w:val="es-ES"/>
                        </w:rPr>
                        <w:t xml:space="preserve">Piso 14 </w:t>
                      </w:r>
                    </w:p>
                    <w:p w14:paraId="40C42259" w14:textId="77777777" w:rsidR="00D10F25" w:rsidRDefault="00D64499" w:rsidP="00064197">
                      <w:pPr>
                        <w:spacing w:before="15"/>
                        <w:rPr>
                          <w:rFonts w:ascii="Arial" w:hAnsi="Arial" w:cs="Arial"/>
                          <w:spacing w:val="-2"/>
                          <w:sz w:val="14"/>
                          <w:lang w:val="es-ES"/>
                        </w:rPr>
                      </w:pPr>
                      <w:r w:rsidRPr="00213E8C">
                        <w:rPr>
                          <w:rFonts w:ascii="Arial" w:hAnsi="Arial" w:cs="Arial"/>
                          <w:sz w:val="14"/>
                          <w:lang w:val="es-ES"/>
                        </w:rPr>
                        <w:t>PBX:</w:t>
                      </w:r>
                      <w:r w:rsidRPr="00213E8C">
                        <w:rPr>
                          <w:rFonts w:ascii="Arial" w:hAnsi="Arial" w:cs="Arial"/>
                          <w:spacing w:val="-1"/>
                          <w:sz w:val="14"/>
                          <w:lang w:val="es-ES"/>
                        </w:rPr>
                        <w:t xml:space="preserve"> </w:t>
                      </w:r>
                      <w:r w:rsidRPr="00213E8C">
                        <w:rPr>
                          <w:rFonts w:ascii="Arial" w:hAnsi="Arial" w:cs="Arial"/>
                          <w:sz w:val="14"/>
                          <w:lang w:val="es-ES"/>
                        </w:rPr>
                        <w:t>(57</w:t>
                      </w:r>
                      <w:r w:rsidRPr="00213E8C">
                        <w:rPr>
                          <w:rFonts w:ascii="Arial" w:hAnsi="Arial" w:cs="Arial"/>
                          <w:spacing w:val="-1"/>
                          <w:sz w:val="14"/>
                          <w:lang w:val="es-ES"/>
                        </w:rPr>
                        <w:t xml:space="preserve"> </w:t>
                      </w:r>
                      <w:r w:rsidRPr="00213E8C">
                        <w:rPr>
                          <w:rFonts w:ascii="Arial" w:hAnsi="Arial" w:cs="Arial"/>
                          <w:sz w:val="14"/>
                          <w:lang w:val="es-ES"/>
                        </w:rPr>
                        <w:t>1)</w:t>
                      </w:r>
                      <w:r w:rsidRPr="00213E8C">
                        <w:rPr>
                          <w:rFonts w:ascii="Arial" w:hAnsi="Arial" w:cs="Arial"/>
                          <w:spacing w:val="-1"/>
                          <w:sz w:val="14"/>
                          <w:lang w:val="es-ES"/>
                        </w:rPr>
                        <w:t xml:space="preserve"> </w:t>
                      </w:r>
                      <w:r w:rsidRPr="00213E8C">
                        <w:rPr>
                          <w:rFonts w:ascii="Arial" w:hAnsi="Arial" w:cs="Arial"/>
                          <w:sz w:val="14"/>
                          <w:lang w:val="es-ES"/>
                        </w:rPr>
                        <w:t>639</w:t>
                      </w:r>
                      <w:r w:rsidRPr="00213E8C">
                        <w:rPr>
                          <w:rFonts w:ascii="Arial" w:hAnsi="Arial" w:cs="Arial"/>
                          <w:spacing w:val="-2"/>
                          <w:sz w:val="14"/>
                          <w:lang w:val="es-ES"/>
                        </w:rPr>
                        <w:t xml:space="preserve"> </w:t>
                      </w:r>
                      <w:r w:rsidRPr="00213E8C">
                        <w:rPr>
                          <w:rFonts w:ascii="Arial" w:hAnsi="Arial" w:cs="Arial"/>
                          <w:sz w:val="14"/>
                          <w:lang w:val="es-ES"/>
                        </w:rPr>
                        <w:t>7888</w:t>
                      </w:r>
                    </w:p>
                    <w:p w14:paraId="3F668DD8" w14:textId="77777777" w:rsidR="00D10F25" w:rsidRDefault="00D64499" w:rsidP="00064197">
                      <w:pPr>
                        <w:spacing w:before="15"/>
                        <w:rPr>
                          <w:rFonts w:ascii="Arial" w:hAnsi="Arial" w:cs="Arial"/>
                          <w:sz w:val="14"/>
                          <w:lang w:val="es-ES"/>
                        </w:rPr>
                      </w:pPr>
                      <w:r w:rsidRPr="00213E8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IPSE Centro Nacional de Monitoreo</w:t>
                      </w:r>
                      <w:r w:rsidR="00D10F25">
                        <w:rPr>
                          <w:rFonts w:ascii="Arial" w:hAnsi="Arial" w:cs="Arial"/>
                          <w:sz w:val="14"/>
                          <w:lang w:val="es-ES"/>
                        </w:rPr>
                        <w:t>: (57 1) 6101130</w:t>
                      </w:r>
                    </w:p>
                    <w:p w14:paraId="5C5C6551" w14:textId="6B1A926E" w:rsidR="00D10F25" w:rsidRPr="004F589E" w:rsidRDefault="00D64499" w:rsidP="00064197">
                      <w:pPr>
                        <w:spacing w:before="15"/>
                        <w:rPr>
                          <w:rFonts w:ascii="Arial" w:hAnsi="Arial" w:cs="Arial"/>
                          <w:b/>
                          <w:color w:val="0000FF"/>
                          <w:sz w:val="14"/>
                          <w:u w:val="single" w:color="0000FF"/>
                          <w:lang w:val="es-ES"/>
                        </w:rPr>
                      </w:pPr>
                      <w:r w:rsidRPr="004F589E">
                        <w:rPr>
                          <w:rFonts w:ascii="Arial" w:hAnsi="Arial" w:cs="Arial"/>
                          <w:b/>
                          <w:sz w:val="14"/>
                          <w:u w:color="0000FF"/>
                          <w:lang w:val="es-ES"/>
                        </w:rPr>
                        <w:t>i</w:t>
                      </w:r>
                      <w:r w:rsidRPr="004F589E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pse@ipse.gov.co</w:t>
                      </w:r>
                    </w:p>
                    <w:p w14:paraId="5FA7CA10" w14:textId="77777777" w:rsidR="00D64499" w:rsidRPr="00D10F25" w:rsidRDefault="00D64499" w:rsidP="00064197">
                      <w:pPr>
                        <w:spacing w:before="15"/>
                        <w:rPr>
                          <w:rFonts w:ascii="Arial" w:hAnsi="Arial" w:cs="Arial"/>
                          <w:sz w:val="14"/>
                          <w:lang w:val="es-ES"/>
                        </w:rPr>
                      </w:pPr>
                      <w:r w:rsidRPr="00213E8C">
                        <w:rPr>
                          <w:rFonts w:ascii="Arial" w:hAnsi="Arial" w:cs="Arial"/>
                          <w:sz w:val="14"/>
                          <w:lang w:val="es-ES"/>
                        </w:rPr>
                        <w:t>Bogotá</w:t>
                      </w:r>
                      <w:r w:rsidRPr="00213E8C">
                        <w:rPr>
                          <w:rFonts w:ascii="Arial" w:hAnsi="Arial" w:cs="Arial"/>
                          <w:spacing w:val="-5"/>
                          <w:sz w:val="14"/>
                          <w:lang w:val="es-ES"/>
                        </w:rPr>
                        <w:t xml:space="preserve"> </w:t>
                      </w:r>
                      <w:r w:rsidRPr="00213E8C">
                        <w:rPr>
                          <w:rFonts w:ascii="Arial" w:hAnsi="Arial" w:cs="Arial"/>
                          <w:sz w:val="14"/>
                          <w:lang w:val="es-ES"/>
                        </w:rPr>
                        <w:t>D.C.</w:t>
                      </w:r>
                      <w:r w:rsidRPr="00213E8C">
                        <w:rPr>
                          <w:rFonts w:ascii="Arial" w:hAnsi="Arial" w:cs="Arial"/>
                          <w:spacing w:val="-2"/>
                          <w:sz w:val="14"/>
                          <w:lang w:val="es-ES"/>
                        </w:rPr>
                        <w:t xml:space="preserve"> </w:t>
                      </w:r>
                      <w:r w:rsidRPr="00213E8C">
                        <w:rPr>
                          <w:rFonts w:ascii="Arial" w:hAnsi="Arial" w:cs="Arial"/>
                          <w:sz w:val="14"/>
                          <w:lang w:val="es-ES"/>
                        </w:rPr>
                        <w:t>–</w:t>
                      </w:r>
                      <w:r w:rsidRPr="00213E8C">
                        <w:rPr>
                          <w:rFonts w:ascii="Arial" w:hAnsi="Arial" w:cs="Arial"/>
                          <w:spacing w:val="-1"/>
                          <w:sz w:val="14"/>
                          <w:lang w:val="es-ES"/>
                        </w:rPr>
                        <w:t xml:space="preserve"> </w:t>
                      </w:r>
                      <w:r w:rsidRPr="00213E8C">
                        <w:rPr>
                          <w:rFonts w:ascii="Arial" w:hAnsi="Arial" w:cs="Arial"/>
                          <w:sz w:val="14"/>
                          <w:lang w:val="es-ES"/>
                        </w:rPr>
                        <w:t>Colombia</w:t>
                      </w:r>
                    </w:p>
                  </w:txbxContent>
                </v:textbox>
              </v:shape>
            </v:group>
          </w:pict>
        </mc:Fallback>
      </mc:AlternateContent>
    </w:r>
    <w:r w:rsidR="00914AC9" w:rsidRPr="00343C4A">
      <w:rPr>
        <w:noProof/>
        <w:sz w:val="16"/>
        <w:szCs w:val="16"/>
        <w:lang w:val="es-CO" w:eastAsia="es-CO"/>
      </w:rPr>
      <mc:AlternateContent>
        <mc:Choice Requires="wps">
          <w:drawing>
            <wp:anchor distT="0" distB="0" distL="114300" distR="114300" simplePos="0" relativeHeight="251781120" behindDoc="0" locked="0" layoutInCell="1" allowOverlap="1" wp14:anchorId="705C4ADA" wp14:editId="1FB07499">
              <wp:simplePos x="0" y="0"/>
              <wp:positionH relativeFrom="margin">
                <wp:align>center</wp:align>
              </wp:positionH>
              <wp:positionV relativeFrom="paragraph">
                <wp:posOffset>55880</wp:posOffset>
              </wp:positionV>
              <wp:extent cx="6324600" cy="9525"/>
              <wp:effectExtent l="0" t="0" r="19050" b="28575"/>
              <wp:wrapNone/>
              <wp:docPr id="4" name="Conector rec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24600" cy="9525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5BB49C" id="Conector recto 4" o:spid="_x0000_s1026" style="position:absolute;z-index:251781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4.4pt" to="49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" strokecolor="black [3213]" strokeweight="1pt">
              <v:stroke joinstyle="miter"/>
              <w10:wrap anchorx="margin"/>
            </v:line>
          </w:pict>
        </mc:Fallback>
      </mc:AlternateContent>
    </w:r>
  </w:p>
  <w:p w14:paraId="64ECA306" w14:textId="77777777" w:rsidR="00D64499" w:rsidRPr="00D64499" w:rsidRDefault="00D64499">
    <w:pPr>
      <w:pStyle w:val="Piedepgina"/>
      <w:rPr>
        <w:lang w:val="es-ES"/>
      </w:rPr>
    </w:pPr>
    <w:r>
      <w:ptab w:relativeTo="margin" w:alignment="center" w:leader="none"/>
    </w:r>
    <w:r>
      <w:t xml:space="preserve">                        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D2248" w14:textId="77777777" w:rsidR="00FC553F" w:rsidRDefault="00FC553F" w:rsidP="0052550B">
      <w:r>
        <w:separator/>
      </w:r>
    </w:p>
  </w:footnote>
  <w:footnote w:type="continuationSeparator" w:id="0">
    <w:p w14:paraId="48E00B1E" w14:textId="77777777" w:rsidR="00FC553F" w:rsidRDefault="00FC553F" w:rsidP="00525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9B673" w14:textId="77777777" w:rsidR="0052550B" w:rsidRDefault="00E944BA">
    <w:pPr>
      <w:pStyle w:val="Encabezado"/>
    </w:pPr>
    <w:r>
      <w:rPr>
        <w:noProof/>
      </w:rPr>
      <w:pict w14:anchorId="0D32B0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47157" o:spid="_x0000_s2080" type="#_x0000_t75" style="position:absolute;margin-left:0;margin-top:0;width:441.6pt;height:455.05pt;z-index:-251522048;mso-position-horizontal:center;mso-position-horizontal-relative:margin;mso-position-vertical:center;mso-position-vertical-relative:margin" o:allowincell="f">
          <v:imagedata r:id="rId1" o:title="Rayo mitad-0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047A01" w14:textId="77777777" w:rsidR="00DA0AE9" w:rsidRPr="00AE717F" w:rsidRDefault="00DA0AE9" w:rsidP="00AE717F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786240" behindDoc="0" locked="0" layoutInCell="1" allowOverlap="1" wp14:anchorId="6C96CD6F" wp14:editId="70540891">
          <wp:simplePos x="0" y="0"/>
          <wp:positionH relativeFrom="column">
            <wp:posOffset>-1905</wp:posOffset>
          </wp:positionH>
          <wp:positionV relativeFrom="paragraph">
            <wp:posOffset>-121268</wp:posOffset>
          </wp:positionV>
          <wp:extent cx="5612130" cy="652780"/>
          <wp:effectExtent l="0" t="0" r="762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 Plantilla word_Mesa de trabajo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52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24A826" w14:textId="0396EEAF" w:rsidR="0052550B" w:rsidRDefault="0052550B" w:rsidP="00F50559">
    <w:pPr>
      <w:jc w:val="center"/>
      <w:rPr>
        <w:rFonts w:ascii="Code3of9" w:hAnsi="Code3of9"/>
        <w:bCs/>
        <w:sz w:val="36"/>
        <w:szCs w:val="36"/>
        <w:lang w:val="en-US"/>
      </w:rPr>
    </w:pPr>
  </w:p>
  <w:p w14:paraId="504F57E3" w14:textId="77777777" w:rsidR="00976574" w:rsidRDefault="00976574" w:rsidP="00F50559">
    <w:pPr>
      <w:jc w:val="center"/>
      <w:rPr>
        <w:rFonts w:ascii="Code3of9" w:hAnsi="Code3of9"/>
        <w:bCs/>
        <w:sz w:val="36"/>
        <w:szCs w:val="36"/>
        <w:lang w:val="en-US"/>
      </w:rPr>
    </w:pPr>
  </w:p>
  <w:p w14:paraId="4FBF13FC" w14:textId="39788F3F" w:rsidR="00976574" w:rsidRPr="002F2F05" w:rsidRDefault="00976574" w:rsidP="00976574">
    <w:pPr>
      <w:pStyle w:val="Encabezado"/>
      <w:tabs>
        <w:tab w:val="clear" w:pos="4419"/>
        <w:tab w:val="left" w:pos="2024"/>
        <w:tab w:val="left" w:pos="4395"/>
      </w:tabs>
      <w:jc w:val="right"/>
      <w:rPr>
        <w:rFonts w:ascii="Arial" w:hAnsi="Arial" w:cs="Arial"/>
        <w:b/>
        <w:bCs/>
        <w:sz w:val="16"/>
        <w:lang w:val="es-CO"/>
      </w:rPr>
    </w:pPr>
    <w:r w:rsidRPr="002F2F05">
      <w:rPr>
        <w:rFonts w:ascii="Arial" w:hAnsi="Arial" w:cs="Arial"/>
        <w:sz w:val="16"/>
        <w:lang w:val="es-CO"/>
      </w:rPr>
      <w:t xml:space="preserve">Página </w:t>
    </w:r>
    <w:r w:rsidRPr="002F2F05">
      <w:rPr>
        <w:rFonts w:ascii="Arial" w:hAnsi="Arial" w:cs="Arial"/>
        <w:b/>
        <w:bCs/>
        <w:sz w:val="16"/>
        <w:lang w:val="es-CO"/>
      </w:rPr>
      <w:fldChar w:fldCharType="begin"/>
    </w:r>
    <w:r w:rsidRPr="002F2F05">
      <w:rPr>
        <w:rFonts w:ascii="Arial" w:hAnsi="Arial" w:cs="Arial"/>
        <w:b/>
        <w:bCs/>
        <w:sz w:val="16"/>
        <w:lang w:val="es-CO"/>
      </w:rPr>
      <w:instrText>PAGE</w:instrText>
    </w:r>
    <w:r w:rsidRPr="002F2F05">
      <w:rPr>
        <w:rFonts w:ascii="Arial" w:hAnsi="Arial" w:cs="Arial"/>
        <w:b/>
        <w:bCs/>
        <w:sz w:val="16"/>
        <w:lang w:val="es-CO"/>
      </w:rPr>
      <w:fldChar w:fldCharType="separate"/>
    </w:r>
    <w:r w:rsidR="00E944BA">
      <w:rPr>
        <w:rFonts w:ascii="Arial" w:hAnsi="Arial" w:cs="Arial"/>
        <w:b/>
        <w:bCs/>
        <w:noProof/>
        <w:sz w:val="16"/>
        <w:lang w:val="es-CO"/>
      </w:rPr>
      <w:t>2</w:t>
    </w:r>
    <w:r w:rsidRPr="002F2F05">
      <w:rPr>
        <w:rFonts w:ascii="Arial" w:hAnsi="Arial" w:cs="Arial"/>
        <w:b/>
        <w:bCs/>
        <w:sz w:val="16"/>
        <w:lang w:val="es-CO"/>
      </w:rPr>
      <w:fldChar w:fldCharType="end"/>
    </w:r>
    <w:r w:rsidRPr="002F2F05">
      <w:rPr>
        <w:rFonts w:ascii="Arial" w:hAnsi="Arial" w:cs="Arial"/>
        <w:sz w:val="16"/>
        <w:lang w:val="es-CO"/>
      </w:rPr>
      <w:t xml:space="preserve"> de </w:t>
    </w:r>
    <w:r w:rsidRPr="002F2F05">
      <w:rPr>
        <w:rFonts w:ascii="Arial" w:hAnsi="Arial" w:cs="Arial"/>
        <w:b/>
        <w:bCs/>
        <w:sz w:val="16"/>
        <w:lang w:val="es-CO"/>
      </w:rPr>
      <w:fldChar w:fldCharType="begin"/>
    </w:r>
    <w:r w:rsidRPr="002F2F05">
      <w:rPr>
        <w:rFonts w:ascii="Arial" w:hAnsi="Arial" w:cs="Arial"/>
        <w:b/>
        <w:bCs/>
        <w:sz w:val="16"/>
        <w:lang w:val="es-CO"/>
      </w:rPr>
      <w:instrText>NUMPAGES</w:instrText>
    </w:r>
    <w:r w:rsidRPr="002F2F05">
      <w:rPr>
        <w:rFonts w:ascii="Arial" w:hAnsi="Arial" w:cs="Arial"/>
        <w:b/>
        <w:bCs/>
        <w:sz w:val="16"/>
        <w:lang w:val="es-CO"/>
      </w:rPr>
      <w:fldChar w:fldCharType="separate"/>
    </w:r>
    <w:r w:rsidR="00E944BA">
      <w:rPr>
        <w:rFonts w:ascii="Arial" w:hAnsi="Arial" w:cs="Arial"/>
        <w:b/>
        <w:bCs/>
        <w:noProof/>
        <w:sz w:val="16"/>
        <w:lang w:val="es-CO"/>
      </w:rPr>
      <w:t>2</w:t>
    </w:r>
    <w:r w:rsidRPr="002F2F05">
      <w:rPr>
        <w:rFonts w:ascii="Arial" w:hAnsi="Arial" w:cs="Arial"/>
        <w:b/>
        <w:bCs/>
        <w:sz w:val="16"/>
        <w:lang w:val="es-CO"/>
      </w:rPr>
      <w:fldChar w:fldCharType="end"/>
    </w:r>
  </w:p>
  <w:p w14:paraId="706E849C" w14:textId="77777777" w:rsidR="00976574" w:rsidRPr="002F2F05" w:rsidRDefault="00976574" w:rsidP="00976574">
    <w:pPr>
      <w:pStyle w:val="WW-Contenidodelatabla"/>
      <w:tabs>
        <w:tab w:val="left" w:pos="0"/>
        <w:tab w:val="left" w:pos="4395"/>
      </w:tabs>
      <w:spacing w:after="0"/>
      <w:jc w:val="right"/>
      <w:rPr>
        <w:rFonts w:ascii="Arial" w:hAnsi="Arial" w:cs="Arial"/>
        <w:sz w:val="22"/>
        <w:szCs w:val="22"/>
      </w:rPr>
    </w:pPr>
    <w:r w:rsidRPr="002F2F05">
      <w:rPr>
        <w:rFonts w:ascii="Arial" w:hAnsi="Arial" w:cs="Arial"/>
        <w:b/>
        <w:sz w:val="16"/>
        <w:szCs w:val="16"/>
      </w:rPr>
      <w:t>IPSE-DO-F26</w:t>
    </w:r>
  </w:p>
  <w:p w14:paraId="5AE23B3F" w14:textId="77777777" w:rsidR="00976574" w:rsidRPr="002F2F05" w:rsidRDefault="00976574" w:rsidP="00976574">
    <w:pPr>
      <w:jc w:val="right"/>
      <w:rPr>
        <w:rFonts w:ascii="Arial" w:hAnsi="Arial" w:cs="Arial"/>
        <w:b/>
        <w:bCs/>
        <w:sz w:val="28"/>
        <w:szCs w:val="28"/>
      </w:rPr>
    </w:pPr>
  </w:p>
  <w:p w14:paraId="09FDDF04" w14:textId="77777777" w:rsidR="000A6B79" w:rsidRPr="00837420" w:rsidRDefault="000A6B79" w:rsidP="000A6B79">
    <w:pPr>
      <w:jc w:val="right"/>
      <w:rPr>
        <w:rFonts w:ascii="Arial" w:hAnsi="Arial" w:cs="Arial"/>
        <w:b/>
        <w:bCs/>
        <w:sz w:val="28"/>
        <w:szCs w:val="28"/>
        <w:lang w:val="en-US"/>
      </w:rPr>
    </w:pPr>
    <w:r w:rsidRPr="00837420">
      <w:rPr>
        <w:rFonts w:ascii="Arial" w:hAnsi="Arial" w:cs="Arial"/>
        <w:b/>
        <w:bCs/>
        <w:sz w:val="28"/>
        <w:szCs w:val="28"/>
        <w:lang w:val="en-US"/>
      </w:rPr>
      <w:t>IPSE-*RAD_S*</w:t>
    </w:r>
    <w:r>
      <w:rPr>
        <w:rFonts w:ascii="Arial" w:hAnsi="Arial" w:cs="Arial"/>
        <w:b/>
        <w:bCs/>
        <w:sz w:val="28"/>
        <w:szCs w:val="28"/>
        <w:lang w:val="en-US"/>
      </w:rPr>
      <w:t xml:space="preserve">                        </w:t>
    </w:r>
  </w:p>
  <w:p w14:paraId="0EEB6EAB" w14:textId="62190072" w:rsidR="00976574" w:rsidRPr="00DA0AE9" w:rsidRDefault="000A6B79" w:rsidP="000A6B79">
    <w:pPr>
      <w:jc w:val="right"/>
      <w:rPr>
        <w:rFonts w:ascii="Code3of9" w:hAnsi="Code3of9"/>
        <w:bCs/>
        <w:sz w:val="36"/>
        <w:szCs w:val="36"/>
        <w:lang w:val="en-US"/>
      </w:rPr>
    </w:pPr>
    <w:r>
      <w:rPr>
        <w:rFonts w:ascii="Code3of9" w:hAnsi="Code3of9"/>
        <w:bCs/>
        <w:sz w:val="36"/>
        <w:szCs w:val="36"/>
        <w:lang w:val="en-US"/>
      </w:rPr>
      <w:t>*</w:t>
    </w:r>
    <w:r w:rsidRPr="00EA4A60">
      <w:rPr>
        <w:rFonts w:ascii="Code3of9" w:hAnsi="Code3of9"/>
        <w:bCs/>
        <w:sz w:val="36"/>
        <w:szCs w:val="36"/>
        <w:lang w:val="en-US"/>
      </w:rPr>
      <w:t>*RAD_S*</w:t>
    </w:r>
    <w:r>
      <w:rPr>
        <w:rFonts w:ascii="Code3of9" w:hAnsi="Code3of9"/>
        <w:bCs/>
        <w:sz w:val="36"/>
        <w:szCs w:val="36"/>
        <w:lang w:val="en-US"/>
      </w:rPr>
      <w:t>*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89E65" w14:textId="77777777" w:rsidR="0052550B" w:rsidRDefault="00E944BA">
    <w:pPr>
      <w:pStyle w:val="Encabezado"/>
    </w:pPr>
    <w:r>
      <w:rPr>
        <w:noProof/>
      </w:rPr>
      <w:pict w14:anchorId="4F75DE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47156" o:spid="_x0000_s2079" type="#_x0000_t75" style="position:absolute;margin-left:0;margin-top:0;width:441.6pt;height:455.05pt;z-index:-251523072;mso-position-horizontal:center;mso-position-horizontal-relative:margin;mso-position-vertical:center;mso-position-vertical-relative:margin" o:allowincell="f">
          <v:imagedata r:id="rId1" o:title="Rayo mita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3D7FA2"/>
    <w:multiLevelType w:val="hybridMultilevel"/>
    <w:tmpl w:val="B4C68D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CEE"/>
    <w:rsid w:val="00004333"/>
    <w:rsid w:val="00030B97"/>
    <w:rsid w:val="00064197"/>
    <w:rsid w:val="00081DF9"/>
    <w:rsid w:val="000A6B79"/>
    <w:rsid w:val="0015589C"/>
    <w:rsid w:val="00213E8C"/>
    <w:rsid w:val="0021540A"/>
    <w:rsid w:val="00234900"/>
    <w:rsid w:val="00267F18"/>
    <w:rsid w:val="00290693"/>
    <w:rsid w:val="00295590"/>
    <w:rsid w:val="0032297E"/>
    <w:rsid w:val="0035183B"/>
    <w:rsid w:val="00374F5A"/>
    <w:rsid w:val="00397F32"/>
    <w:rsid w:val="003C220B"/>
    <w:rsid w:val="004A7ABC"/>
    <w:rsid w:val="004F589E"/>
    <w:rsid w:val="005114E4"/>
    <w:rsid w:val="0052550B"/>
    <w:rsid w:val="005522D2"/>
    <w:rsid w:val="006130A5"/>
    <w:rsid w:val="006608B9"/>
    <w:rsid w:val="0076447A"/>
    <w:rsid w:val="007B73FA"/>
    <w:rsid w:val="007E2718"/>
    <w:rsid w:val="00854191"/>
    <w:rsid w:val="008A422D"/>
    <w:rsid w:val="008B08DE"/>
    <w:rsid w:val="008C45B9"/>
    <w:rsid w:val="008E2153"/>
    <w:rsid w:val="008F5D44"/>
    <w:rsid w:val="00906217"/>
    <w:rsid w:val="00914AC9"/>
    <w:rsid w:val="00976574"/>
    <w:rsid w:val="009B2CEE"/>
    <w:rsid w:val="009B3717"/>
    <w:rsid w:val="00A16035"/>
    <w:rsid w:val="00A56E38"/>
    <w:rsid w:val="00AE717F"/>
    <w:rsid w:val="00B06976"/>
    <w:rsid w:val="00BA152D"/>
    <w:rsid w:val="00C01FB5"/>
    <w:rsid w:val="00C40763"/>
    <w:rsid w:val="00CB0405"/>
    <w:rsid w:val="00D10F25"/>
    <w:rsid w:val="00D64499"/>
    <w:rsid w:val="00DA0AE9"/>
    <w:rsid w:val="00DF52E9"/>
    <w:rsid w:val="00E17C66"/>
    <w:rsid w:val="00E85B8F"/>
    <w:rsid w:val="00E944BA"/>
    <w:rsid w:val="00E95F28"/>
    <w:rsid w:val="00F000CB"/>
    <w:rsid w:val="00F07A0A"/>
    <w:rsid w:val="00F10F31"/>
    <w:rsid w:val="00F35B07"/>
    <w:rsid w:val="00F50559"/>
    <w:rsid w:val="00FA5500"/>
    <w:rsid w:val="00FC0900"/>
    <w:rsid w:val="00FC553F"/>
    <w:rsid w:val="00FC55DD"/>
    <w:rsid w:val="00FE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1"/>
    </o:shapelayout>
  </w:shapeDefaults>
  <w:decimalSymbol w:val=","/>
  <w:listSeparator w:val=";"/>
  <w14:docId w14:val="14EF0E1D"/>
  <w15:docId w15:val="{C636727C-FA0C-4DCC-8392-884CF9CB7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559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noProof/>
      <w:sz w:val="24"/>
      <w:szCs w:val="24"/>
      <w:lang w:val="es-CO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2550B"/>
    <w:pPr>
      <w:widowControl/>
      <w:tabs>
        <w:tab w:val="center" w:pos="4419"/>
        <w:tab w:val="right" w:pos="8838"/>
      </w:tabs>
      <w:suppressAutoHyphens w:val="0"/>
    </w:pPr>
    <w:rPr>
      <w:rFonts w:asciiTheme="minorHAnsi" w:eastAsiaTheme="minorHAnsi" w:hAnsiTheme="minorHAnsi" w:cstheme="minorBidi"/>
      <w:noProof w:val="0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2550B"/>
  </w:style>
  <w:style w:type="paragraph" w:styleId="Piedepgina">
    <w:name w:val="footer"/>
    <w:basedOn w:val="Normal"/>
    <w:link w:val="PiedepginaCar"/>
    <w:uiPriority w:val="99"/>
    <w:unhideWhenUsed/>
    <w:rsid w:val="0052550B"/>
    <w:pPr>
      <w:widowControl/>
      <w:tabs>
        <w:tab w:val="center" w:pos="4419"/>
        <w:tab w:val="right" w:pos="8838"/>
      </w:tabs>
      <w:suppressAutoHyphens w:val="0"/>
    </w:pPr>
    <w:rPr>
      <w:rFonts w:asciiTheme="minorHAnsi" w:eastAsiaTheme="minorHAnsi" w:hAnsiTheme="minorHAnsi" w:cstheme="minorBidi"/>
      <w:noProof w:val="0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2550B"/>
  </w:style>
  <w:style w:type="character" w:styleId="Hipervnculo">
    <w:name w:val="Hyperlink"/>
    <w:basedOn w:val="Fuentedeprrafopredeter"/>
    <w:uiPriority w:val="99"/>
    <w:unhideWhenUsed/>
    <w:rsid w:val="00D64499"/>
    <w:rPr>
      <w:color w:val="0563C1" w:themeColor="hyperlink"/>
      <w:u w:val="single"/>
    </w:rPr>
  </w:style>
  <w:style w:type="paragraph" w:customStyle="1" w:styleId="WW-Contenidodelatabla">
    <w:name w:val="WW-Contenido de la tabla"/>
    <w:basedOn w:val="Textoindependiente"/>
    <w:rsid w:val="00F50559"/>
    <w:pPr>
      <w:widowControl w:val="0"/>
      <w:suppressLineNumbers/>
      <w:suppressAutoHyphens/>
      <w:spacing w:line="240" w:lineRule="auto"/>
    </w:pPr>
    <w:rPr>
      <w:rFonts w:ascii="Times New Roman" w:eastAsia="Arial Unicode MS" w:hAnsi="Times New Roman" w:cs="Times New Roman"/>
      <w:noProof/>
      <w:sz w:val="24"/>
      <w:szCs w:val="24"/>
      <w:lang w:val="es-CO" w:eastAsia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50559"/>
    <w:pPr>
      <w:widowControl/>
      <w:suppressAutoHyphens w:val="0"/>
      <w:spacing w:after="120" w:line="259" w:lineRule="auto"/>
    </w:pPr>
    <w:rPr>
      <w:rFonts w:asciiTheme="minorHAnsi" w:eastAsiaTheme="minorHAnsi" w:hAnsiTheme="minorHAnsi" w:cstheme="minorBidi"/>
      <w:noProof w:val="0"/>
      <w:sz w:val="22"/>
      <w:szCs w:val="22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50559"/>
  </w:style>
  <w:style w:type="paragraph" w:styleId="Prrafodelista">
    <w:name w:val="List Paragraph"/>
    <w:basedOn w:val="Normal"/>
    <w:uiPriority w:val="34"/>
    <w:qFormat/>
    <w:rsid w:val="00DF5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stongutierrez@ipse.gov.c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1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IPSE\Equipo%20Privado\PLANTILLAS\Plantilla%20Word%20Formatos%20IPS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34530-A573-46F6-98B3-04EABCDD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Word Formatos IPSE</Template>
  <TotalTime>18</TotalTime>
  <Pages>2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WISTON JOSE GUTIERREZ GAONA</cp:lastModifiedBy>
  <cp:revision>4</cp:revision>
  <dcterms:created xsi:type="dcterms:W3CDTF">2022-03-14T13:21:00Z</dcterms:created>
  <dcterms:modified xsi:type="dcterms:W3CDTF">2022-03-14T13:52:00Z</dcterms:modified>
</cp:coreProperties>
</file>